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3E573" w14:textId="77777777" w:rsidR="009F0A01" w:rsidRDefault="009F0A01" w:rsidP="009F0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BASSE</w:t>
      </w:r>
      <w:r>
        <w:rPr>
          <w:rFonts w:ascii="Times New Roman" w:hAnsi="Times New Roman" w:cs="Times New Roman"/>
        </w:rPr>
        <w:t xml:space="preserve">      (fl.1483)</w:t>
      </w:r>
    </w:p>
    <w:p w14:paraId="52A654B4" w14:textId="77777777" w:rsidR="009F0A01" w:rsidRDefault="009F0A01" w:rsidP="009F0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Dalton in the Wold, North Riding of Yorkshire.</w:t>
      </w:r>
    </w:p>
    <w:p w14:paraId="520C54C2" w14:textId="77777777" w:rsidR="009F0A01" w:rsidRDefault="009F0A01" w:rsidP="009F0A01">
      <w:pPr>
        <w:rPr>
          <w:rFonts w:ascii="Times New Roman" w:hAnsi="Times New Roman" w:cs="Times New Roman"/>
        </w:rPr>
      </w:pPr>
    </w:p>
    <w:p w14:paraId="3E1C6860" w14:textId="77777777" w:rsidR="009F0A01" w:rsidRDefault="009F0A01" w:rsidP="009F0A01">
      <w:pPr>
        <w:rPr>
          <w:rFonts w:ascii="Times New Roman" w:hAnsi="Times New Roman" w:cs="Times New Roman"/>
        </w:rPr>
      </w:pPr>
    </w:p>
    <w:p w14:paraId="62DCF2CE" w14:textId="77777777" w:rsidR="009F0A01" w:rsidRDefault="009F0A01" w:rsidP="009F0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Marmaduke Constable(q.v.) brought a plaint of debt against him, Richard</w:t>
      </w:r>
    </w:p>
    <w:p w14:paraId="515BB10F" w14:textId="77777777" w:rsidR="009F0A01" w:rsidRDefault="009F0A01" w:rsidP="009F0A0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Cobbe of </w:t>
      </w:r>
      <w:proofErr w:type="spellStart"/>
      <w:r>
        <w:rPr>
          <w:rFonts w:ascii="Times New Roman" w:hAnsi="Times New Roman" w:cs="Times New Roman"/>
        </w:rPr>
        <w:t>Andeby</w:t>
      </w:r>
      <w:proofErr w:type="spellEnd"/>
      <w:r>
        <w:rPr>
          <w:rFonts w:ascii="Times New Roman" w:hAnsi="Times New Roman" w:cs="Times New Roman"/>
        </w:rPr>
        <w:t xml:space="preserve"> by </w:t>
      </w:r>
      <w:proofErr w:type="spellStart"/>
      <w:r>
        <w:rPr>
          <w:rFonts w:ascii="Times New Roman" w:hAnsi="Times New Roman" w:cs="Times New Roman"/>
        </w:rPr>
        <w:t>Buttercramb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Everyngham</w:t>
      </w:r>
      <w:proofErr w:type="spellEnd"/>
      <w:r>
        <w:rPr>
          <w:rFonts w:ascii="Times New Roman" w:hAnsi="Times New Roman" w:cs="Times New Roman"/>
        </w:rPr>
        <w:t xml:space="preserve"> of Dalton in the Wold(q.v.) and Robert </w:t>
      </w:r>
      <w:proofErr w:type="spellStart"/>
      <w:r>
        <w:rPr>
          <w:rFonts w:ascii="Times New Roman" w:hAnsi="Times New Roman" w:cs="Times New Roman"/>
        </w:rPr>
        <w:t>Dogylby</w:t>
      </w:r>
      <w:proofErr w:type="spellEnd"/>
      <w:r>
        <w:rPr>
          <w:rFonts w:ascii="Times New Roman" w:hAnsi="Times New Roman" w:cs="Times New Roman"/>
        </w:rPr>
        <w:t xml:space="preserve"> of Dalton in the Wold(q.v.).</w:t>
      </w:r>
    </w:p>
    <w:p w14:paraId="45A47FB0" w14:textId="77777777" w:rsidR="009F0A01" w:rsidRDefault="009F0A01" w:rsidP="009F0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2C36AB6" w14:textId="77777777" w:rsidR="009F0A01" w:rsidRDefault="009F0A01" w:rsidP="009F0A01">
      <w:pPr>
        <w:rPr>
          <w:rFonts w:ascii="Times New Roman" w:hAnsi="Times New Roman" w:cs="Times New Roman"/>
        </w:rPr>
      </w:pPr>
    </w:p>
    <w:p w14:paraId="2DE1B7E9" w14:textId="77777777" w:rsidR="009F0A01" w:rsidRDefault="009F0A01" w:rsidP="009F0A01">
      <w:pPr>
        <w:rPr>
          <w:rFonts w:ascii="Times New Roman" w:hAnsi="Times New Roman" w:cs="Times New Roman"/>
        </w:rPr>
      </w:pPr>
    </w:p>
    <w:p w14:paraId="47593FC8" w14:textId="77777777" w:rsidR="009F0A01" w:rsidRDefault="009F0A01" w:rsidP="009F0A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September 2019</w:t>
      </w:r>
    </w:p>
    <w:p w14:paraId="7CA1292B" w14:textId="77777777" w:rsidR="006B2F86" w:rsidRPr="00E71FC3" w:rsidRDefault="009F0A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5216F" w14:textId="77777777" w:rsidR="009F0A01" w:rsidRDefault="009F0A01" w:rsidP="00E71FC3">
      <w:r>
        <w:separator/>
      </w:r>
    </w:p>
  </w:endnote>
  <w:endnote w:type="continuationSeparator" w:id="0">
    <w:p w14:paraId="5CDD9695" w14:textId="77777777" w:rsidR="009F0A01" w:rsidRDefault="009F0A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B22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5491C" w14:textId="77777777" w:rsidR="009F0A01" w:rsidRDefault="009F0A01" w:rsidP="00E71FC3">
      <w:r>
        <w:separator/>
      </w:r>
    </w:p>
  </w:footnote>
  <w:footnote w:type="continuationSeparator" w:id="0">
    <w:p w14:paraId="4C66CD8D" w14:textId="77777777" w:rsidR="009F0A01" w:rsidRDefault="009F0A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01"/>
    <w:rsid w:val="001A7C09"/>
    <w:rsid w:val="00577BD5"/>
    <w:rsid w:val="00656CBA"/>
    <w:rsid w:val="006A1F77"/>
    <w:rsid w:val="00733BE7"/>
    <w:rsid w:val="009F0A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F825C"/>
  <w15:chartTrackingRefBased/>
  <w15:docId w15:val="{7D5CBE2D-73FD-4A79-9E4F-3C8D8E11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0A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2019-09-24T21:14:00Z</dcterms:created>
  <dcterms:modified xsi:type="dcterms:W3CDTF">2019-09-24T21:14:00Z</dcterms:modified>
</cp:coreProperties>
</file>